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8C06D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954455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8C06DE" w:rsidRPr="008C06DE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8C06DE" w:rsidRPr="008C06DE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8C06DE" w:rsidRPr="008C06DE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8C06DE">
        <w:rPr>
          <w:u w:val="single"/>
        </w:rPr>
        <w:t xml:space="preserve"> 4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8C06DE" w:rsidRPr="008C06DE">
        <w:rPr>
          <w:rStyle w:val="aa"/>
        </w:rPr>
        <w:t xml:space="preserve"> Главный бухгалтер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8C06DE" w:rsidRPr="008C06DE">
        <w:rPr>
          <w:rStyle w:val="aa"/>
        </w:rPr>
        <w:t xml:space="preserve"> 20656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954455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954455" w:rsidRPr="008A7ED4" w:rsidRDefault="00954455" w:rsidP="00954455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954455" w:rsidRDefault="00954455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954455" w:rsidRPr="008A7ED4" w:rsidRDefault="00954455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954455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954455" w:rsidRDefault="00954455" w:rsidP="00954455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954455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954455" w:rsidRDefault="00954455" w:rsidP="00954455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954455" w:rsidRDefault="00954455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954455" w:rsidRDefault="00954455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954455" w:rsidRDefault="00954455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954455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954455" w:rsidRPr="008A7ED4" w:rsidRDefault="00954455" w:rsidP="00954455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954455" w:rsidRPr="008A7ED4" w:rsidRDefault="00954455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24.1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1925DA" w:rsidP="00234955">
            <w:pPr>
              <w:pStyle w:val="a8"/>
            </w:pPr>
            <w:r>
              <w:t>44.8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1925DA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378;395;382</w:t>
            </w:r>
          </w:p>
        </w:tc>
        <w:tc>
          <w:tcPr>
            <w:tcW w:w="1194" w:type="dxa"/>
            <w:vAlign w:val="center"/>
          </w:tcPr>
          <w:p w:rsidR="00CE2095" w:rsidRPr="008A7ED4" w:rsidRDefault="001925DA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</w:p>
        </w:tc>
        <w:tc>
          <w:tcPr>
            <w:tcW w:w="709" w:type="dxa"/>
            <w:vAlign w:val="center"/>
          </w:tcPr>
          <w:p w:rsidR="00CE2095" w:rsidRPr="008A7ED4" w:rsidRDefault="001925DA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1925DA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954455" w:rsidTr="0095445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Лобачева Наталья Владиславовна</w:t>
            </w:r>
          </w:p>
        </w:tc>
      </w:tr>
      <w:tr w:rsidR="00E01FD7" w:rsidRPr="00954455" w:rsidTr="0095445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954455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954455" w:rsidRDefault="00954455" w:rsidP="00B42406">
            <w:pPr>
              <w:pStyle w:val="a8"/>
            </w:pPr>
            <w:r w:rsidRPr="00954455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954455" w:rsidRDefault="00954455" w:rsidP="00B42406">
            <w:pPr>
              <w:pStyle w:val="a8"/>
            </w:pPr>
            <w:r w:rsidRPr="00954455">
              <w:t>Богомолов Сергей Алексеевич</w:t>
            </w:r>
          </w:p>
        </w:tc>
      </w:tr>
      <w:tr w:rsidR="00E01FD7" w:rsidRPr="00954455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1925DA" w:rsidRPr="001925DA">
        <w:rPr>
          <w:bCs/>
        </w:rPr>
        <w:t>-</w:t>
      </w:r>
      <w:r w:rsidR="001925DA" w:rsidRPr="001925DA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1925DA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7541A3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954455" w:rsidTr="0095445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954455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954455" w:rsidRDefault="00954455" w:rsidP="00B42406">
            <w:pPr>
              <w:pStyle w:val="a8"/>
            </w:pPr>
            <w:r w:rsidRPr="00954455">
              <w:t>Пугачева Елена Александровна</w:t>
            </w:r>
          </w:p>
        </w:tc>
      </w:tr>
      <w:tr w:rsidR="00E01FD7" w:rsidRPr="00954455" w:rsidTr="0095445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954455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954455" w:rsidRDefault="00954455" w:rsidP="00B42406">
            <w:pPr>
              <w:pStyle w:val="a8"/>
              <w:rPr>
                <w:b/>
                <w:vertAlign w:val="superscript"/>
              </w:rPr>
            </w:pPr>
            <w:r w:rsidRPr="00954455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8D" w:rsidRDefault="00014E8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8C06D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541A3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7541A3" w:rsidRPr="007541A3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8D" w:rsidRDefault="00014E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8D" w:rsidRDefault="00014E8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8D" w:rsidRDefault="00014E8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8D" w:rsidRDefault="00014E8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Административно-управлен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065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1884AC8F53F3432C97974CD281553564"/>
    <w:docVar w:name="fill_date" w:val="26.11.2020"/>
    <w:docVar w:name="footer_num" w:val="Протокол № 4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9C1991A5B8064BCC86230DFFC6AE92F2"/>
    <w:docVar w:name="rm_id" w:val="4"/>
    <w:docVar w:name="rm_name" w:val=" Главный бухгалтер "/>
    <w:docVar w:name="rm_number" w:val=" 4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14E8D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925DA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25618"/>
    <w:rsid w:val="0069682B"/>
    <w:rsid w:val="006A5662"/>
    <w:rsid w:val="006C28B3"/>
    <w:rsid w:val="007049EB"/>
    <w:rsid w:val="00710271"/>
    <w:rsid w:val="00717C9F"/>
    <w:rsid w:val="007541A3"/>
    <w:rsid w:val="00754D38"/>
    <w:rsid w:val="0076042D"/>
    <w:rsid w:val="007D1852"/>
    <w:rsid w:val="007D2CEA"/>
    <w:rsid w:val="007F144E"/>
    <w:rsid w:val="00883461"/>
    <w:rsid w:val="008A7ED4"/>
    <w:rsid w:val="008C06DE"/>
    <w:rsid w:val="008E68DE"/>
    <w:rsid w:val="0090588D"/>
    <w:rsid w:val="0092778A"/>
    <w:rsid w:val="00954455"/>
    <w:rsid w:val="00967790"/>
    <w:rsid w:val="009D520F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095"/>
    <w:rsid w:val="00CE3307"/>
    <w:rsid w:val="00D42243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02BBE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2020-11-20T07:44:00Z</dcterms:created>
  <dcterms:modified xsi:type="dcterms:W3CDTF">2020-11-26T13:40:00Z</dcterms:modified>
</cp:coreProperties>
</file>